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East Derbyshire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East Derbyshire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East Derbyshire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East Derbyshire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East Derbyshire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East Derbyshire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North East Derbyshire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East Derbyshire is estimated to be </w:t>
      </w:r>
      <w:r w:rsidRPr="00773DF7">
        <w:rPr>
          <w:rFonts w:ascii="Libre Franklin Light" w:eastAsia="Times New Roman" w:hAnsi="Libre Franklin Light" w:cs="Calibri Light"/>
          <w:b/>
          <w:bCs/>
          <w:color w:val="C45911" w:themeColor="accent2" w:themeShade="BF"/>
        </w:rPr>
        <w:t xml:space="preserve">£1,715,275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East Derbyshire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East Derbyshire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East Derby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East Derbyshire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East Derby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East Derbyshire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Derbyshire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East Derby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East Derbyshire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East Derbyshire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Derbyshire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East Derbyshire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East Derbyshire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East Derbyshire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£1,715,275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East Derbyshire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£27,939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£577,795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£41,391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£1,035,167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£1,715,275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East Derbyshire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East Derbyshire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East Derbyshire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East Derbyshire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Derbyshire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Derbyshire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East Derbyshire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East Derbyshire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A7D3734-38B5-44E0-91D0-B5E2BF6BB2C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